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5801" w:rsidRDefault="00C15801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15801" w:rsidRDefault="00C15801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133CEB" w:rsidRPr="00D31824" w:rsidRDefault="00C15801" w:rsidP="009C76B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133CEB" w:rsidRPr="00D31824" w:rsidTr="009C76B9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133CEB" w:rsidP="009C76B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D31824">
              <w:rPr>
                <w:color w:val="000000"/>
                <w:sz w:val="18"/>
                <w:szCs w:val="18"/>
              </w:rPr>
              <w:t xml:space="preserve"> 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D3182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D3182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AE5028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28" w:rsidRPr="00D31824" w:rsidRDefault="00AE5028" w:rsidP="0087421D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133CEB" w:rsidRPr="00D31824" w:rsidTr="009C76B9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C15801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CEB" w:rsidRPr="00D31824" w:rsidRDefault="00C15801" w:rsidP="009C76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133CEB" w:rsidRPr="00D31824" w:rsidRDefault="00133CEB" w:rsidP="00133CEB">
      <w:pPr>
        <w:pStyle w:val="1"/>
      </w:pPr>
    </w:p>
    <w:p w:rsidR="00FB001B" w:rsidRPr="00D31824" w:rsidRDefault="00367816" w:rsidP="00367816">
      <w:pPr>
        <w:pStyle w:val="1"/>
      </w:pPr>
      <w:r w:rsidRPr="00D31824">
        <w:t>ПРОТОКОЛ</w:t>
      </w:r>
      <w:r w:rsidR="00FB001B" w:rsidRPr="00D31824">
        <w:rPr>
          <w:caps/>
        </w:rPr>
        <w:br/>
      </w:r>
      <w:r w:rsidR="00C42395" w:rsidRPr="00D31824">
        <w:t xml:space="preserve">проведения исследований (испытаний) и измерений </w:t>
      </w:r>
      <w:r w:rsidR="005859B9" w:rsidRPr="00D31824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r w:rsidRPr="00D3182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D31824" w:rsidRDefault="00A4455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49- ТМ - 2327/2020/СОУТ</w:t>
            </w:r>
          </w:p>
        </w:tc>
      </w:tr>
      <w:tr w:rsidR="00FB001B" w:rsidRPr="00D3182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D31824" w:rsidRDefault="00FB001B" w:rsidP="00883461">
            <w:pPr>
              <w:pStyle w:val="a9"/>
              <w:rPr>
                <w:bCs/>
              </w:rPr>
            </w:pPr>
            <w:r w:rsidRPr="00D3182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1144A" w:rsidRPr="00D31824" w:rsidRDefault="0071144A" w:rsidP="0071144A">
      <w:r w:rsidRPr="00D31824">
        <w:rPr>
          <w:rStyle w:val="a7"/>
        </w:rPr>
        <w:t>1. Дата проведения измерений (оценки):</w:t>
      </w:r>
      <w:r w:rsidRPr="00D31824">
        <w:t xml:space="preserve"> </w:t>
      </w:r>
      <w:fldSimple w:instr=" DOCVARIABLE izm_date \* MERGEFORMAT ">
        <w:r w:rsidR="00242D2A">
          <w:t xml:space="preserve">03.11.2020 </w:t>
        </w:r>
      </w:fldSimple>
    </w:p>
    <w:p w:rsidR="0071144A" w:rsidRPr="00D31824" w:rsidRDefault="0071144A" w:rsidP="0071144A">
      <w:pPr>
        <w:pStyle w:val="a6"/>
      </w:pPr>
      <w:r w:rsidRPr="00D31824">
        <w:t>2. Сведения о работодателе:</w:t>
      </w:r>
    </w:p>
    <w:p w:rsidR="0071144A" w:rsidRPr="00D31824" w:rsidRDefault="0071144A" w:rsidP="0071144A">
      <w:r w:rsidRPr="00D31824">
        <w:t>2.1. Наименование 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rbtd_name \* MERGEFORMAT </w:instrText>
      </w:r>
      <w:r w:rsidRPr="00D31824">
        <w:rPr>
          <w:rStyle w:val="aa"/>
        </w:rPr>
        <w:fldChar w:fldCharType="separate"/>
      </w:r>
      <w:r w:rsidR="00A44556" w:rsidRPr="00A44556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2.2. Место нахождения и место осуществления деятельности работодателя: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rbtd_adr \* MERGEFORMAT </w:instrText>
      </w:r>
      <w:r w:rsidRPr="00D31824">
        <w:rPr>
          <w:rStyle w:val="aa"/>
        </w:rPr>
        <w:fldChar w:fldCharType="separate"/>
      </w:r>
      <w:r w:rsidR="00A44556" w:rsidRPr="00A44556">
        <w:rPr>
          <w:rStyle w:val="aa"/>
        </w:rPr>
        <w:t xml:space="preserve">296440, Республика Крым, Черноморский район, с. Оленевка, ул. Ленина, д. 39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2.3. Наименование структурного подразделения: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ceh_info \* MERGEFORMAT </w:instrText>
      </w:r>
      <w:r w:rsidRPr="00D31824">
        <w:rPr>
          <w:rStyle w:val="aa"/>
        </w:rPr>
        <w:fldChar w:fldCharType="separate"/>
      </w:r>
      <w:r w:rsidR="00A44556" w:rsidRPr="00A44556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pPr>
        <w:pStyle w:val="a6"/>
      </w:pPr>
      <w:r w:rsidRPr="00D31824">
        <w:t>3. Сведения о рабочем месте:</w:t>
      </w:r>
    </w:p>
    <w:p w:rsidR="0071144A" w:rsidRPr="00D31824" w:rsidRDefault="0071144A" w:rsidP="0071144A">
      <w:r w:rsidRPr="00D31824">
        <w:t>3.1. Номер рабочего места:</w:t>
      </w:r>
      <w:r w:rsidRPr="00D31824">
        <w:rPr>
          <w:rStyle w:val="aa"/>
        </w:rPr>
        <w:t xml:space="preserve"> </w:t>
      </w:r>
      <w:r w:rsidRPr="00D31824">
        <w:rPr>
          <w:u w:val="single"/>
        </w:rPr>
        <w:fldChar w:fldCharType="begin"/>
      </w:r>
      <w:r w:rsidRPr="00D31824">
        <w:rPr>
          <w:u w:val="single"/>
        </w:rPr>
        <w:instrText xml:space="preserve"> DOCVARIABLE rm_number \* MERGEFORMAT </w:instrText>
      </w:r>
      <w:r w:rsidRPr="00D31824">
        <w:rPr>
          <w:u w:val="single"/>
        </w:rPr>
        <w:fldChar w:fldCharType="separate"/>
      </w:r>
      <w:r w:rsidR="00A44556">
        <w:rPr>
          <w:u w:val="single"/>
        </w:rPr>
        <w:t xml:space="preserve"> 49</w:t>
      </w:r>
      <w:r w:rsidRPr="00D31824">
        <w:rPr>
          <w:u w:val="single"/>
        </w:rPr>
        <w:fldChar w:fldCharType="end"/>
      </w:r>
      <w:r w:rsidRPr="00D31824">
        <w:rPr>
          <w:rStyle w:val="aa"/>
        </w:rPr>
        <w:t> </w:t>
      </w:r>
    </w:p>
    <w:p w:rsidR="0071144A" w:rsidRPr="00D31824" w:rsidRDefault="0071144A" w:rsidP="0071144A">
      <w:r w:rsidRPr="00D31824">
        <w:t>3.2. Наименование рабочего места: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rm_name \* MERGEFORMAT </w:instrText>
      </w:r>
      <w:r w:rsidRPr="00D31824">
        <w:rPr>
          <w:rStyle w:val="aa"/>
        </w:rPr>
        <w:fldChar w:fldCharType="separate"/>
      </w:r>
      <w:r w:rsidR="00A44556" w:rsidRPr="00A44556">
        <w:rPr>
          <w:rStyle w:val="aa"/>
        </w:rPr>
        <w:t xml:space="preserve"> Сторож, 2 разряд </w:t>
      </w:r>
      <w:r w:rsidRPr="00D31824">
        <w:rPr>
          <w:rStyle w:val="aa"/>
        </w:rPr>
        <w:fldChar w:fldCharType="end"/>
      </w:r>
    </w:p>
    <w:p w:rsidR="0071144A" w:rsidRPr="00D31824" w:rsidRDefault="0071144A" w:rsidP="0071144A">
      <w:r w:rsidRPr="00D31824">
        <w:t>3.3. Код по ОК 016-94:</w:t>
      </w:r>
      <w:r w:rsidRPr="00D31824">
        <w:rPr>
          <w:rStyle w:val="aa"/>
        </w:rPr>
        <w:t xml:space="preserve"> </w:t>
      </w:r>
      <w:r w:rsidRPr="00D31824">
        <w:rPr>
          <w:rStyle w:val="aa"/>
        </w:rPr>
        <w:fldChar w:fldCharType="begin"/>
      </w:r>
      <w:r w:rsidRPr="00D31824">
        <w:rPr>
          <w:rStyle w:val="aa"/>
        </w:rPr>
        <w:instrText xml:space="preserve"> DOCVARIABLE codeok \* MERGEFORMAT </w:instrText>
      </w:r>
      <w:r w:rsidRPr="00D31824">
        <w:rPr>
          <w:rStyle w:val="aa"/>
        </w:rPr>
        <w:fldChar w:fldCharType="separate"/>
      </w:r>
      <w:r w:rsidR="00A44556" w:rsidRPr="00A44556">
        <w:rPr>
          <w:rStyle w:val="aa"/>
        </w:rPr>
        <w:t xml:space="preserve"> 18883 </w:t>
      </w:r>
      <w:r w:rsidRPr="00D31824">
        <w:rPr>
          <w:rStyle w:val="aa"/>
        </w:rPr>
        <w:fldChar w:fldCharType="end"/>
      </w:r>
      <w:r w:rsidRPr="00D31824">
        <w:rPr>
          <w:rStyle w:val="aa"/>
        </w:rPr>
        <w:t> </w:t>
      </w:r>
    </w:p>
    <w:p w:rsidR="00842548" w:rsidRPr="00D31824" w:rsidRDefault="00842548" w:rsidP="00842548">
      <w:pPr>
        <w:pStyle w:val="a6"/>
      </w:pPr>
      <w:r w:rsidRPr="00D3182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842548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5" w:name="si_factory_num"/>
            <w:bookmarkEnd w:id="5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6" w:name="si_sertif"/>
            <w:bookmarkEnd w:id="6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7" w:name="si_date"/>
            <w:bookmarkEnd w:id="7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8" w:name="si_err"/>
            <w:bookmarkEnd w:id="8"/>
            <w:r w:rsidRPr="00D3182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9" w:name="si_cond_sv"/>
            <w:bookmarkEnd w:id="9"/>
            <w:r w:rsidRPr="00D31824">
              <w:t>Условия эксплуатации</w:t>
            </w:r>
          </w:p>
        </w:tc>
      </w:tr>
      <w:tr w:rsidR="00242D2A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242D2A" w:rsidRPr="00D31824" w:rsidRDefault="00242D2A" w:rsidP="00242D2A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242D2A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242D2A" w:rsidRDefault="00242D2A" w:rsidP="00242D2A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  <w:tr w:rsidR="00242D2A" w:rsidRPr="00D31824" w:rsidTr="00A113FF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242D2A" w:rsidRDefault="00242D2A" w:rsidP="00242D2A">
            <w:pPr>
              <w:pStyle w:val="a8"/>
              <w:jc w:val="left"/>
            </w:pPr>
            <w:r>
              <w:t>Весы электронные подвесные ВНТ 30/10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01386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19008958140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13.11.2019-12.11.2020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±10г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242D2A" w:rsidRDefault="00242D2A" w:rsidP="00A113FF">
            <w:pPr>
              <w:pStyle w:val="a8"/>
            </w:pPr>
            <w:r>
              <w:t>Условия эксплуатации СИ: температура окружающего воздуха от минус 10 ºС до плюс 40 ºС</w:t>
            </w:r>
          </w:p>
        </w:tc>
      </w:tr>
    </w:tbl>
    <w:p w:rsidR="00842548" w:rsidRPr="00D31824" w:rsidRDefault="00842548" w:rsidP="00842548">
      <w:pPr>
        <w:pStyle w:val="a6"/>
      </w:pPr>
      <w:r w:rsidRPr="00D3182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842548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0" w:name="si_os_table"/>
            <w:bookmarkEnd w:id="10"/>
            <w:r w:rsidRPr="00D3182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1" w:name="si_os_factory_num"/>
            <w:bookmarkEnd w:id="11"/>
            <w:r w:rsidRPr="00D3182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2" w:name="si_os_sertif"/>
            <w:bookmarkEnd w:id="12"/>
            <w:r w:rsidRPr="00D3182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3" w:name="si_os_date"/>
            <w:bookmarkEnd w:id="13"/>
            <w:r w:rsidRPr="00D3182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4" w:name="si_os_err"/>
            <w:bookmarkEnd w:id="14"/>
            <w:r w:rsidRPr="00D3182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2548" w:rsidRPr="00D31824" w:rsidRDefault="00842548" w:rsidP="00A113FF">
            <w:pPr>
              <w:pStyle w:val="a8"/>
            </w:pPr>
            <w:bookmarkStart w:id="15" w:name="si_os_cond_sv"/>
            <w:bookmarkEnd w:id="15"/>
            <w:r w:rsidRPr="00D31824">
              <w:t>Условия эксплуатации</w:t>
            </w:r>
          </w:p>
        </w:tc>
      </w:tr>
      <w:tr w:rsidR="00242D2A" w:rsidRPr="00D31824" w:rsidTr="00A113FF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242D2A" w:rsidRPr="00D31824" w:rsidRDefault="00242D2A" w:rsidP="00242D2A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t xml:space="preserve">±0,2 ˚С; ±3,0 %; ± (0,05 +0,05V) - для 0.1-1 м/с, ± (0,1+ 0,05V)- </w:t>
            </w:r>
            <w:r>
              <w:lastRenderedPageBreak/>
              <w:t>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242D2A" w:rsidRPr="00D31824" w:rsidRDefault="00242D2A" w:rsidP="00A113FF">
            <w:pPr>
              <w:pStyle w:val="a8"/>
            </w:pPr>
            <w:r>
              <w:lastRenderedPageBreak/>
              <w:t xml:space="preserve">ИИБ: Температуры окружающего воздуха, от -20 до +55 °С; Относительная </w:t>
            </w:r>
            <w:r>
              <w:lastRenderedPageBreak/>
              <w:t>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842548" w:rsidRPr="00D31824" w:rsidRDefault="00842548" w:rsidP="00842548">
      <w:pPr>
        <w:spacing w:before="120"/>
        <w:rPr>
          <w:b/>
        </w:rPr>
      </w:pPr>
      <w:r w:rsidRPr="00D31824">
        <w:rPr>
          <w:b/>
          <w:color w:val="000000"/>
        </w:rPr>
        <w:lastRenderedPageBreak/>
        <w:t>5. НД, устанавливающие метод проведения измерений и оценок и регламентирующие ПДК,</w:t>
      </w:r>
      <w:r w:rsidRPr="00D31824">
        <w:rPr>
          <w:b/>
        </w:rPr>
        <w:t xml:space="preserve"> ПДУ, нормативные значения измеряемого и оцениваемого фактора:</w:t>
      </w:r>
      <w:r w:rsidRPr="00D3182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842548" w:rsidRPr="00D31824" w:rsidTr="00C1580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842548" w:rsidRPr="00D31824" w:rsidRDefault="00842548" w:rsidP="00A113FF">
            <w:pPr>
              <w:jc w:val="center"/>
              <w:rPr>
                <w:color w:val="000000"/>
                <w:sz w:val="18"/>
                <w:szCs w:val="18"/>
              </w:rPr>
            </w:pPr>
            <w:r w:rsidRPr="00D3182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15801" w:rsidRPr="00D31824" w:rsidTr="00C15801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801" w:rsidRPr="00D31824" w:rsidRDefault="00C15801" w:rsidP="00C1580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15801" w:rsidRPr="00D31824" w:rsidRDefault="00C15801" w:rsidP="00C1580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C15801" w:rsidRPr="00D31824" w:rsidTr="00A113F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801" w:rsidRDefault="00C15801" w:rsidP="00C1580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15801" w:rsidRDefault="00C15801" w:rsidP="00C1580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D31824" w:rsidRPr="00053BE2" w:rsidRDefault="00D31824" w:rsidP="00D31824">
      <w:pPr>
        <w:spacing w:before="120"/>
        <w:rPr>
          <w:b/>
          <w:color w:val="000000"/>
        </w:rPr>
      </w:pPr>
      <w:r>
        <w:rPr>
          <w:b/>
          <w:color w:val="000000"/>
        </w:rPr>
        <w:t>6</w:t>
      </w:r>
      <w:r w:rsidRPr="00053BE2">
        <w:rPr>
          <w:b/>
          <w:color w:val="000000"/>
        </w:rPr>
        <w:t>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D31824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7" w:name="os2_zone"/>
            <w:bookmarkEnd w:id="17"/>
            <w:r w:rsidRPr="00053BE2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8" w:name="os2_temp"/>
            <w:bookmarkEnd w:id="18"/>
            <w:r w:rsidRPr="00053BE2">
              <w:t xml:space="preserve">Температура воздуха, </w:t>
            </w:r>
            <w:r w:rsidRPr="00053BE2">
              <w:rPr>
                <w:vertAlign w:val="superscript"/>
              </w:rPr>
              <w:t>o</w:t>
            </w:r>
            <w:r w:rsidRPr="00053BE2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19" w:name="os2_press"/>
            <w:bookmarkEnd w:id="19"/>
            <w:r w:rsidRPr="00053BE2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0" w:name="os2_vlag"/>
            <w:bookmarkEnd w:id="20"/>
            <w:r w:rsidRPr="00053BE2">
              <w:t>Относительная влажность, %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31824" w:rsidRPr="00053BE2" w:rsidRDefault="00D31824" w:rsidP="009A2D38">
            <w:pPr>
              <w:pStyle w:val="a8"/>
            </w:pPr>
            <w:bookmarkStart w:id="21" w:name="os2_skor"/>
            <w:bookmarkEnd w:id="21"/>
            <w:r w:rsidRPr="00053BE2">
              <w:t>Скорость воздуха, м/с</w:t>
            </w:r>
          </w:p>
        </w:tc>
      </w:tr>
      <w:tr w:rsidR="00C15801" w:rsidRPr="00053BE2" w:rsidTr="00D31824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C15801" w:rsidRPr="00053BE2" w:rsidRDefault="00C15801" w:rsidP="009A2D38">
            <w:pPr>
              <w:pStyle w:val="a8"/>
            </w:pPr>
            <w:r>
              <w:t>Территория школы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C15801" w:rsidRPr="00053BE2" w:rsidRDefault="00C15801" w:rsidP="009A2D38">
            <w:pPr>
              <w:pStyle w:val="a8"/>
            </w:pPr>
            <w:r>
              <w:t>13.8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C15801" w:rsidRPr="00053BE2" w:rsidRDefault="00C15801" w:rsidP="009A2D38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C15801" w:rsidRPr="00053BE2" w:rsidRDefault="00C15801" w:rsidP="009A2D38">
            <w:pPr>
              <w:pStyle w:val="a8"/>
            </w:pPr>
            <w:r>
              <w:t>56.1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C15801" w:rsidRPr="00053BE2" w:rsidRDefault="00C15801" w:rsidP="009A2D38">
            <w:pPr>
              <w:pStyle w:val="a8"/>
            </w:pPr>
            <w:r>
              <w:t>1.0</w:t>
            </w:r>
          </w:p>
        </w:tc>
      </w:tr>
    </w:tbl>
    <w:p w:rsidR="005859B9" w:rsidRPr="00D31824" w:rsidRDefault="0071144A" w:rsidP="005859B9">
      <w:pPr>
        <w:pStyle w:val="a6"/>
      </w:pPr>
      <w:r w:rsidRPr="00D31824">
        <w:t>7</w:t>
      </w:r>
      <w:r w:rsidR="005859B9" w:rsidRPr="00D31824">
        <w:t xml:space="preserve">. Краткое описание выполняемой работы: </w:t>
      </w:r>
    </w:p>
    <w:p w:rsidR="005859B9" w:rsidRPr="00D31824" w:rsidRDefault="00A44556" w:rsidP="005859B9">
      <w:fldSimple w:instr=" DOCVARIABLE operac \* MERGEFORMAT ">
        <w:r w:rsidR="00C15801" w:rsidRPr="00C15801">
          <w:t xml:space="preserve"> Охраняет здания и имущества общеобразовательного учреждения </w:t>
        </w:r>
      </w:fldSimple>
    </w:p>
    <w:p w:rsidR="005859B9" w:rsidRPr="00D31824" w:rsidRDefault="0071144A" w:rsidP="005859B9">
      <w:pPr>
        <w:pStyle w:val="a6"/>
      </w:pPr>
      <w:r w:rsidRPr="00D31824">
        <w:t>8</w:t>
      </w:r>
      <w:r w:rsidR="005859B9" w:rsidRPr="00D31824">
        <w:t>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859B9" w:rsidRPr="00D31824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2" w:name="main_table"/>
            <w:bookmarkStart w:id="23" w:name="param_column"/>
            <w:bookmarkEnd w:id="22"/>
            <w:bookmarkEnd w:id="23"/>
            <w:r w:rsidRPr="00D31824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fact_column"/>
            <w:bookmarkEnd w:id="24"/>
            <w:r w:rsidRPr="00D31824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5" w:name="norm_column"/>
            <w:bookmarkEnd w:id="25"/>
            <w:r w:rsidRPr="00D31824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kut_column"/>
            <w:bookmarkEnd w:id="26"/>
            <w:r w:rsidRPr="00D31824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1.Физическая динамическая  нагрузка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1_1_m"/>
            <w:bookmarkEnd w:id="27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1_1_1"/>
            <w:bookmarkEnd w:id="28"/>
            <w:r w:rsidRPr="00D31824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1_1_2"/>
            <w:bookmarkEnd w:id="29"/>
            <w:r w:rsidRPr="00D31824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0" w:name="bm_1_1_3"/>
            <w:bookmarkEnd w:id="30"/>
            <w:r w:rsidRPr="00D31824">
              <w:rPr>
                <w:sz w:val="18"/>
                <w:szCs w:val="18"/>
              </w:rPr>
              <w:t>1.1.3.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1_2_1_m"/>
            <w:bookmarkEnd w:id="3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2" w:name="bm_1_2_1_1"/>
            <w:bookmarkEnd w:id="32"/>
            <w:r w:rsidRPr="00D31824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3" w:name="bm_1_2_1_2"/>
            <w:bookmarkEnd w:id="33"/>
            <w:r w:rsidRPr="00D31824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4" w:name="bm_1_2_1_3"/>
            <w:bookmarkEnd w:id="34"/>
            <w:r w:rsidRPr="00D31824">
              <w:rPr>
                <w:sz w:val="18"/>
                <w:szCs w:val="18"/>
              </w:rPr>
              <w:t>1.2.1.3.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31824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5" w:name="bm_1_2_2_m"/>
            <w:bookmarkEnd w:id="3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1_2_2_1"/>
            <w:bookmarkEnd w:id="36"/>
            <w:r w:rsidRPr="00D31824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1_2_2_2"/>
            <w:bookmarkEnd w:id="37"/>
            <w:r w:rsidRPr="00D31824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A745CA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A745CA" w:rsidRPr="00D31824" w:rsidRDefault="00A745CA" w:rsidP="005859B9">
            <w:pPr>
              <w:pStyle w:val="a4"/>
              <w:rPr>
                <w:sz w:val="18"/>
                <w:szCs w:val="18"/>
              </w:rPr>
            </w:pPr>
            <w:bookmarkStart w:id="38" w:name="bm_1_2_2_3"/>
            <w:bookmarkEnd w:id="38"/>
            <w:r w:rsidRPr="00D31824">
              <w:rPr>
                <w:sz w:val="18"/>
                <w:szCs w:val="18"/>
              </w:rPr>
              <w:t>1.2.2.3. Масса перемещаемого груза (кг)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45CA" w:rsidRPr="00D31824" w:rsidRDefault="00A745CA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9" w:name="bm_1_3_m"/>
            <w:bookmarkEnd w:id="3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0" w:name="bm_1_3_1"/>
            <w:bookmarkEnd w:id="40"/>
            <w:r w:rsidRPr="00D31824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lastRenderedPageBreak/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1" w:name="bm_2_1_m"/>
            <w:bookmarkEnd w:id="4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 xml:space="preserve">2.2. </w:t>
            </w:r>
            <w:r w:rsidR="001B27D6" w:rsidRPr="00D31824">
              <w:rPr>
                <w:sz w:val="18"/>
                <w:szCs w:val="18"/>
              </w:rPr>
              <w:t>Подъем и перемещение тяжести постоянно в течение рабочего дня (смены) (более 2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2" w:name="bm_2_2_m"/>
            <w:bookmarkEnd w:id="42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3" w:name="bm_2_3"/>
            <w:bookmarkEnd w:id="43"/>
            <w:r w:rsidRPr="00D31824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4" w:name="bm_2_3_1_m"/>
            <w:bookmarkEnd w:id="44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5" w:name="bm_2_3_2_m"/>
            <w:bookmarkEnd w:id="45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3. Стереотипные рабочие движения</w:t>
            </w:r>
            <w:r w:rsidR="001B27D6" w:rsidRPr="00D31824">
              <w:rPr>
                <w:b/>
                <w:sz w:val="18"/>
                <w:szCs w:val="18"/>
              </w:rPr>
              <w:t xml:space="preserve">, </w:t>
            </w:r>
            <w:r w:rsidRPr="00D31824">
              <w:rPr>
                <w:b/>
                <w:sz w:val="18"/>
                <w:szCs w:val="18"/>
              </w:rPr>
              <w:t xml:space="preserve">количество за </w:t>
            </w:r>
            <w:r w:rsidR="001B27D6" w:rsidRPr="00D31824">
              <w:rPr>
                <w:b/>
                <w:sz w:val="18"/>
                <w:szCs w:val="18"/>
              </w:rPr>
              <w:t>рабочий день (</w:t>
            </w:r>
            <w:r w:rsidRPr="00D31824">
              <w:rPr>
                <w:b/>
                <w:sz w:val="18"/>
                <w:szCs w:val="18"/>
              </w:rPr>
              <w:t>смену)</w:t>
            </w:r>
            <w:r w:rsidR="001B27D6" w:rsidRPr="00D31824">
              <w:rPr>
                <w:b/>
                <w:sz w:val="18"/>
                <w:szCs w:val="18"/>
              </w:rPr>
              <w:t>, единиц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6" w:name="bm_3_1"/>
            <w:bookmarkEnd w:id="46"/>
            <w:r w:rsidRPr="00D31824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47" w:name="bm_3_2"/>
            <w:bookmarkEnd w:id="47"/>
            <w:r w:rsidRPr="00D31824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</w:t>
            </w:r>
            <w:r w:rsidR="001B27D6" w:rsidRPr="00D31824">
              <w:rPr>
                <w:b/>
                <w:sz w:val="18"/>
                <w:szCs w:val="18"/>
              </w:rPr>
              <w:t xml:space="preserve">рабочий день (смену) </w:t>
            </w:r>
            <w:r w:rsidRPr="00D31824">
              <w:rPr>
                <w:b/>
                <w:sz w:val="18"/>
                <w:szCs w:val="18"/>
              </w:rPr>
              <w:t>при удержании груза, приложении усилий, кг</w:t>
            </w:r>
            <w:r w:rsidR="00F42393" w:rsidRPr="00D31824">
              <w:rPr>
                <w:b/>
                <w:sz w:val="18"/>
                <w:szCs w:val="18"/>
              </w:rPr>
              <w:t>с</w:t>
            </w:r>
            <w:r w:rsidRPr="00D31824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48" w:name="bm_4_1_m"/>
            <w:bookmarkEnd w:id="48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49" w:name="bm_4_2_m"/>
            <w:bookmarkEnd w:id="49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0" w:name="bm_4_3_m"/>
            <w:bookmarkEnd w:id="50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r w:rsidRPr="00D31824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51" w:name="bm_4_4_m"/>
            <w:bookmarkEnd w:id="51"/>
            <w:r w:rsidRPr="00D31824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52" w:name="bm_5"/>
            <w:bookmarkEnd w:id="52"/>
            <w:r w:rsidRPr="00D31824">
              <w:rPr>
                <w:b/>
                <w:sz w:val="18"/>
                <w:szCs w:val="18"/>
              </w:rPr>
              <w:t>5. Рабочая поза</w:t>
            </w:r>
            <w:r w:rsidR="001B27D6" w:rsidRPr="00D31824">
              <w:rPr>
                <w:b/>
                <w:sz w:val="18"/>
                <w:szCs w:val="18"/>
              </w:rPr>
              <w:t xml:space="preserve"> (рабочее положение тела работник</w:t>
            </w:r>
            <w:r w:rsidR="00F9155A" w:rsidRPr="00D31824">
              <w:rPr>
                <w:b/>
                <w:sz w:val="18"/>
                <w:szCs w:val="18"/>
              </w:rPr>
              <w:t>а в течение рабочего дня (</w:t>
            </w:r>
            <w:r w:rsidR="001B27D6" w:rsidRPr="00D31824">
              <w:rPr>
                <w:b/>
                <w:sz w:val="18"/>
                <w:szCs w:val="18"/>
              </w:rPr>
              <w:t>смены</w:t>
            </w:r>
            <w:r w:rsidR="00F9155A" w:rsidRPr="00D31824">
              <w:rPr>
                <w:b/>
                <w:sz w:val="18"/>
                <w:szCs w:val="18"/>
              </w:rPr>
              <w:t>)</w:t>
            </w:r>
            <w:r w:rsidR="001B27D6" w:rsidRPr="00D31824">
              <w:rPr>
                <w:b/>
                <w:sz w:val="18"/>
                <w:szCs w:val="18"/>
              </w:rPr>
              <w:t>)</w:t>
            </w:r>
            <w:r w:rsidRPr="00D31824">
              <w:rPr>
                <w:b/>
                <w:sz w:val="18"/>
                <w:szCs w:val="18"/>
              </w:rPr>
              <w:t>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3" w:name="bm_5_1"/>
            <w:bookmarkEnd w:id="53"/>
            <w:r w:rsidRPr="00D31824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4" w:name="bm_5_2"/>
            <w:bookmarkEnd w:id="54"/>
            <w:r w:rsidRPr="00D31824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5" w:name="bm_5_3"/>
            <w:bookmarkEnd w:id="55"/>
            <w:r w:rsidRPr="00D31824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6" w:name="bm_5_4"/>
            <w:bookmarkEnd w:id="56"/>
            <w:r w:rsidRPr="00D31824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7" w:name="bm_5_5"/>
            <w:bookmarkEnd w:id="57"/>
            <w:r w:rsidRPr="00D31824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D31824" w:rsidRDefault="00C3083C" w:rsidP="005859B9">
            <w:pPr>
              <w:pStyle w:val="a4"/>
              <w:rPr>
                <w:sz w:val="18"/>
                <w:szCs w:val="18"/>
              </w:rPr>
            </w:pPr>
            <w:bookmarkStart w:id="58" w:name="bm_5_6"/>
            <w:bookmarkEnd w:id="58"/>
            <w:r w:rsidRPr="00D31824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D31824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sz w:val="18"/>
                <w:szCs w:val="18"/>
              </w:rPr>
            </w:pPr>
            <w:bookmarkStart w:id="59" w:name="bm_6"/>
            <w:bookmarkEnd w:id="59"/>
            <w:r w:rsidRPr="00D31824">
              <w:rPr>
                <w:sz w:val="18"/>
                <w:szCs w:val="18"/>
              </w:rPr>
              <w:t xml:space="preserve">Наклоны корпуса </w:t>
            </w:r>
            <w:r w:rsidR="001B27D6" w:rsidRPr="00D31824">
              <w:rPr>
                <w:sz w:val="18"/>
                <w:szCs w:val="18"/>
              </w:rPr>
              <w:t>тела работника</w:t>
            </w:r>
            <w:r w:rsidRPr="00D31824">
              <w:rPr>
                <w:sz w:val="18"/>
                <w:szCs w:val="18"/>
              </w:rPr>
              <w:t xml:space="preserve"> более 30</w:t>
            </w:r>
            <w:r w:rsidRPr="00D31824">
              <w:rPr>
                <w:sz w:val="18"/>
                <w:szCs w:val="18"/>
                <w:vertAlign w:val="superscript"/>
              </w:rPr>
              <w:t>О</w:t>
            </w:r>
            <w:r w:rsidRPr="00D31824">
              <w:rPr>
                <w:sz w:val="18"/>
                <w:szCs w:val="18"/>
              </w:rPr>
              <w:t>, количество за</w:t>
            </w:r>
            <w:r w:rsidR="001B27D6" w:rsidRPr="00D31824">
              <w:rPr>
                <w:sz w:val="18"/>
                <w:szCs w:val="18"/>
              </w:rPr>
              <w:t xml:space="preserve"> рабочий день</w:t>
            </w:r>
            <w:r w:rsidRPr="00D31824">
              <w:rPr>
                <w:sz w:val="18"/>
                <w:szCs w:val="18"/>
              </w:rPr>
              <w:t xml:space="preserve"> </w:t>
            </w:r>
            <w:r w:rsidR="001B27D6" w:rsidRPr="00D31824">
              <w:rPr>
                <w:sz w:val="18"/>
                <w:szCs w:val="18"/>
              </w:rPr>
              <w:t>(</w:t>
            </w:r>
            <w:r w:rsidRPr="00D31824">
              <w:rPr>
                <w:sz w:val="18"/>
                <w:szCs w:val="18"/>
              </w:rPr>
              <w:t>смену</w:t>
            </w:r>
            <w:r w:rsidR="001B27D6" w:rsidRPr="00D31824">
              <w:rPr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D31824">
              <w:rPr>
                <w:b/>
                <w:sz w:val="18"/>
                <w:szCs w:val="18"/>
              </w:rPr>
              <w:t>7. Перемещени</w:t>
            </w:r>
            <w:r w:rsidR="001B27D6" w:rsidRPr="00D31824">
              <w:rPr>
                <w:b/>
                <w:sz w:val="18"/>
                <w:szCs w:val="18"/>
              </w:rPr>
              <w:t>я</w:t>
            </w:r>
            <w:r w:rsidR="00097C5D" w:rsidRPr="00D31824">
              <w:rPr>
                <w:b/>
                <w:sz w:val="18"/>
                <w:szCs w:val="18"/>
              </w:rPr>
              <w:t xml:space="preserve"> работника</w:t>
            </w:r>
            <w:r w:rsidRPr="00D31824">
              <w:rPr>
                <w:b/>
                <w:sz w:val="18"/>
                <w:szCs w:val="18"/>
              </w:rPr>
              <w:t xml:space="preserve">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60" w:name="bm_7_1"/>
            <w:bookmarkEnd w:id="60"/>
            <w:r w:rsidRPr="00D31824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D31824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7F2C47" w:rsidP="005859B9">
            <w:pPr>
              <w:pStyle w:val="a4"/>
              <w:rPr>
                <w:sz w:val="18"/>
                <w:szCs w:val="18"/>
              </w:rPr>
            </w:pPr>
            <w:bookmarkStart w:id="61" w:name="bm_7_2"/>
            <w:bookmarkEnd w:id="61"/>
            <w:r w:rsidRPr="00D31824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D31824" w:rsidRDefault="00C1580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D31824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7E12AC" w:rsidP="007E12AC">
            <w:pPr>
              <w:pStyle w:val="a4"/>
              <w:rPr>
                <w:sz w:val="18"/>
                <w:szCs w:val="18"/>
              </w:rPr>
            </w:pPr>
            <w:bookmarkStart w:id="62" w:name="bm_7_3"/>
            <w:bookmarkEnd w:id="62"/>
            <w:r w:rsidRPr="00D31824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C1580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C1580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D31824" w:rsidRDefault="00C1580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D31824" w:rsidRDefault="00234932" w:rsidP="00367816"/>
    <w:p w:rsidR="00842548" w:rsidRPr="00D31824" w:rsidRDefault="00842548" w:rsidP="00842548">
      <w:pPr>
        <w:pStyle w:val="a6"/>
      </w:pPr>
      <w:r w:rsidRPr="00D3182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842548" w:rsidRPr="00242D2A" w:rsidTr="00242D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242D2A" w:rsidP="00A113FF">
            <w:pPr>
              <w:pStyle w:val="a8"/>
            </w:pPr>
            <w:r w:rsidRPr="00242D2A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242D2A" w:rsidP="00A113FF">
            <w:pPr>
              <w:pStyle w:val="a8"/>
            </w:pPr>
            <w:r w:rsidRPr="00242D2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242D2A" w:rsidP="00A113FF">
            <w:pPr>
              <w:pStyle w:val="a8"/>
            </w:pPr>
            <w:r w:rsidRPr="00242D2A">
              <w:t>Лобачева Наталья Владиславовна</w:t>
            </w:r>
          </w:p>
        </w:tc>
      </w:tr>
      <w:tr w:rsidR="00842548" w:rsidRPr="00242D2A" w:rsidTr="00242D2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3" w:name="fio_izm_users"/>
            <w:bookmarkEnd w:id="6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pPr>
        <w:spacing w:before="120"/>
        <w:rPr>
          <w:rStyle w:val="a7"/>
        </w:rPr>
      </w:pPr>
      <w:r w:rsidRPr="00D3182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842548" w:rsidRPr="00242D2A" w:rsidTr="00A113F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242D2A" w:rsidRDefault="00242D2A" w:rsidP="00A113FF">
            <w:pPr>
              <w:pStyle w:val="a8"/>
            </w:pPr>
            <w:r w:rsidRPr="00242D2A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2548" w:rsidRPr="00242D2A" w:rsidRDefault="00242D2A" w:rsidP="00A113FF">
            <w:pPr>
              <w:pStyle w:val="a8"/>
            </w:pPr>
            <w:r w:rsidRPr="00242D2A">
              <w:t>Богомолов Сергей Алексеевич</w:t>
            </w:r>
          </w:p>
        </w:tc>
      </w:tr>
      <w:tr w:rsidR="00842548" w:rsidRPr="00242D2A" w:rsidTr="00A113F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4" w:name="fio_boss"/>
            <w:bookmarkEnd w:id="6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5" w:name="fio_boss3"/>
            <w:bookmarkEnd w:id="6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(Ф.И.О.)</w:t>
            </w:r>
          </w:p>
        </w:tc>
      </w:tr>
    </w:tbl>
    <w:p w:rsidR="00842548" w:rsidRPr="00D31824" w:rsidRDefault="00842548" w:rsidP="00842548">
      <w:r w:rsidRPr="00D31824">
        <w:rPr>
          <w:rStyle w:val="a7"/>
        </w:rPr>
        <w:t>11. Заключение о соответствии требованиям:</w:t>
      </w:r>
      <w:r w:rsidRPr="00D31824">
        <w:rPr>
          <w:rStyle w:val="a7"/>
        </w:rPr>
        <w:br/>
      </w:r>
      <w:r w:rsidR="009C1D54">
        <w:rPr>
          <w:bCs/>
        </w:rPr>
        <w:fldChar w:fldCharType="begin"/>
      </w:r>
      <w:r w:rsidR="009C1D54">
        <w:rPr>
          <w:bCs/>
        </w:rPr>
        <w:instrText xml:space="preserve"> DOCVARIABLE att_zakl \* MERGEFORMAT </w:instrText>
      </w:r>
      <w:r w:rsidR="009C1D54">
        <w:rPr>
          <w:bCs/>
        </w:rPr>
        <w:fldChar w:fldCharType="separate"/>
      </w:r>
      <w:r w:rsidR="00C15801" w:rsidRPr="00C15801">
        <w:rPr>
          <w:bCs/>
        </w:rPr>
        <w:t>-</w:t>
      </w:r>
      <w:r w:rsidR="00C15801" w:rsidRPr="00C15801">
        <w:t xml:space="preserve"> фактический уровень вредного фактора соответствует гигиеническим нормативам;</w:t>
      </w:r>
      <w:r w:rsidR="009C1D54">
        <w:fldChar w:fldCharType="end"/>
      </w:r>
      <w:r w:rsidRPr="00D31824">
        <w:br/>
        <w:t xml:space="preserve">- класс условий труда - </w:t>
      </w:r>
      <w:fldSimple w:instr=" DOCVARIABLE class \* MERGEFORMAT ">
        <w:r w:rsidR="00C15801">
          <w:t xml:space="preserve"> 2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spacing w:before="120"/>
        <w:jc w:val="both"/>
        <w:rPr>
          <w:rStyle w:val="a7"/>
          <w:b w:val="0"/>
          <w:highlight w:val="green"/>
        </w:rPr>
      </w:pPr>
      <w:r w:rsidRPr="00D31824">
        <w:rPr>
          <w:rStyle w:val="a7"/>
        </w:rPr>
        <w:t xml:space="preserve">Правило принятия решения: </w:t>
      </w:r>
      <w:r w:rsidRPr="00D3182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D31824">
        <w:t xml:space="preserve"> </w:t>
      </w:r>
      <w:r w:rsidRPr="00D3182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r w:rsidRPr="00D31824">
        <w:rPr>
          <w:rStyle w:val="a7"/>
        </w:rPr>
        <w:t>12. Дата составления протокола</w:t>
      </w:r>
      <w:r w:rsidRPr="00D31824">
        <w:rPr>
          <w:b/>
          <w:color w:val="000000"/>
        </w:rPr>
        <w:t>:</w:t>
      </w:r>
      <w:r w:rsidRPr="00D31824">
        <w:rPr>
          <w:color w:val="000000"/>
        </w:rPr>
        <w:t xml:space="preserve"> </w:t>
      </w:r>
      <w:fldSimple w:instr=" DOCVARIABLE fill_date \* MERGEFORMAT ">
        <w:r w:rsidR="00F64ADB">
          <w:t xml:space="preserve">26.11.2020 </w:t>
        </w:r>
      </w:fldSimple>
    </w:p>
    <w:p w:rsidR="00842548" w:rsidRPr="00D31824" w:rsidRDefault="00842548" w:rsidP="00842548">
      <w:pPr>
        <w:rPr>
          <w:rStyle w:val="a7"/>
        </w:rPr>
      </w:pPr>
    </w:p>
    <w:p w:rsidR="00842548" w:rsidRPr="00D31824" w:rsidRDefault="00842548" w:rsidP="00842548">
      <w:pPr>
        <w:rPr>
          <w:rStyle w:val="a7"/>
        </w:rPr>
      </w:pPr>
      <w:r w:rsidRPr="00D3182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842548" w:rsidRPr="00242D2A" w:rsidTr="00242D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242D2A" w:rsidP="00A113FF">
            <w:pPr>
              <w:pStyle w:val="a8"/>
            </w:pPr>
            <w:r w:rsidRPr="00242D2A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242D2A" w:rsidP="00A113FF">
            <w:pPr>
              <w:pStyle w:val="a8"/>
            </w:pPr>
            <w:r w:rsidRPr="00242D2A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2548" w:rsidRPr="00242D2A" w:rsidRDefault="00842548" w:rsidP="00A113F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2548" w:rsidRPr="00242D2A" w:rsidRDefault="00242D2A" w:rsidP="00A113FF">
            <w:pPr>
              <w:pStyle w:val="a8"/>
            </w:pPr>
            <w:r w:rsidRPr="00242D2A">
              <w:t>Пугачева Елена Александровна</w:t>
            </w:r>
          </w:p>
        </w:tc>
      </w:tr>
      <w:tr w:rsidR="00842548" w:rsidRPr="00242D2A" w:rsidTr="00242D2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6" w:name="fio_users"/>
            <w:bookmarkEnd w:id="6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842548" w:rsidRPr="00242D2A" w:rsidRDefault="00842548" w:rsidP="00A113FF">
            <w:pPr>
              <w:pStyle w:val="a8"/>
              <w:rPr>
                <w:b/>
                <w:vertAlign w:val="superscript"/>
              </w:rPr>
            </w:pPr>
            <w:bookmarkStart w:id="67" w:name="fio_users2"/>
            <w:bookmarkEnd w:id="6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842548" w:rsidRPr="00242D2A" w:rsidRDefault="00242D2A" w:rsidP="00A113FF">
            <w:pPr>
              <w:pStyle w:val="a8"/>
              <w:rPr>
                <w:b/>
                <w:vertAlign w:val="superscript"/>
              </w:rPr>
            </w:pPr>
            <w:r w:rsidRPr="00242D2A">
              <w:rPr>
                <w:vertAlign w:val="superscript"/>
              </w:rPr>
              <w:t>(Ф.И.О.)</w:t>
            </w:r>
          </w:p>
        </w:tc>
      </w:tr>
    </w:tbl>
    <w:p w:rsidR="007D1852" w:rsidRPr="00D31824" w:rsidRDefault="007D1852" w:rsidP="00B617C4">
      <w:pPr>
        <w:spacing w:before="120"/>
      </w:pPr>
    </w:p>
    <w:sectPr w:rsidR="007D1852" w:rsidRPr="00D3182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801" w:rsidRDefault="00C15801" w:rsidP="0076042D">
      <w:pPr>
        <w:pStyle w:val="a9"/>
      </w:pPr>
      <w:r>
        <w:separator/>
      </w:r>
    </w:p>
  </w:endnote>
  <w:endnote w:type="continuationSeparator" w:id="0">
    <w:p w:rsidR="00C15801" w:rsidRDefault="00C1580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D54" w:rsidRDefault="009C1D5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097C5D" w:rsidTr="00E732FA">
      <w:tc>
        <w:tcPr>
          <w:tcW w:w="4821" w:type="dxa"/>
          <w:shd w:val="clear" w:color="auto" w:fill="auto"/>
        </w:tcPr>
        <w:p w:rsidR="00097C5D" w:rsidRPr="00400042" w:rsidRDefault="00A4455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49- ТМ - 2327/2020/СОУТ</w:t>
          </w:r>
        </w:p>
      </w:tc>
      <w:tc>
        <w:tcPr>
          <w:tcW w:w="784" w:type="dxa"/>
          <w:shd w:val="clear" w:color="auto" w:fill="auto"/>
        </w:tcPr>
        <w:p w:rsidR="00097C5D" w:rsidRPr="00400042" w:rsidRDefault="00097C5D" w:rsidP="00400042">
          <w:pPr>
            <w:jc w:val="center"/>
            <w:rPr>
              <w:sz w:val="20"/>
              <w:szCs w:val="20"/>
            </w:rPr>
          </w:pPr>
          <w:bookmarkStart w:id="68" w:name="kolontitul2"/>
          <w:bookmarkEnd w:id="68"/>
        </w:p>
      </w:tc>
      <w:tc>
        <w:tcPr>
          <w:tcW w:w="4815" w:type="dxa"/>
          <w:shd w:val="clear" w:color="auto" w:fill="auto"/>
        </w:tcPr>
        <w:p w:rsidR="00097C5D" w:rsidRPr="00400042" w:rsidRDefault="00097C5D" w:rsidP="00400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00042">
            <w:rPr>
              <w:rStyle w:val="ae"/>
              <w:sz w:val="20"/>
              <w:szCs w:val="20"/>
            </w:rPr>
            <w:t xml:space="preserve">Стр.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PAGE 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F64ADB">
            <w:rPr>
              <w:rStyle w:val="ae"/>
              <w:noProof/>
              <w:sz w:val="20"/>
              <w:szCs w:val="20"/>
            </w:rPr>
            <w:t>2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из </w:t>
          </w:r>
          <w:r w:rsidRPr="00400042">
            <w:rPr>
              <w:rStyle w:val="ae"/>
              <w:sz w:val="20"/>
              <w:szCs w:val="20"/>
            </w:rPr>
            <w:fldChar w:fldCharType="begin"/>
          </w:r>
          <w:r w:rsidRPr="00400042">
            <w:rPr>
              <w:rStyle w:val="ae"/>
              <w:sz w:val="20"/>
              <w:szCs w:val="20"/>
            </w:rPr>
            <w:instrText xml:space="preserve"> </w:instrText>
          </w:r>
          <w:r w:rsidRPr="00400042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00042">
            <w:rPr>
              <w:rStyle w:val="ae"/>
              <w:sz w:val="20"/>
              <w:szCs w:val="20"/>
            </w:rPr>
            <w:instrText xml:space="preserve">PAGES   \* MERGEFORMAT </w:instrText>
          </w:r>
          <w:r w:rsidRPr="00400042">
            <w:rPr>
              <w:rStyle w:val="ae"/>
              <w:sz w:val="20"/>
              <w:szCs w:val="20"/>
            </w:rPr>
            <w:fldChar w:fldCharType="separate"/>
          </w:r>
          <w:r w:rsidR="00F64ADB" w:rsidRPr="00F64ADB">
            <w:rPr>
              <w:rStyle w:val="ae"/>
              <w:noProof/>
              <w:sz w:val="20"/>
            </w:rPr>
            <w:t>4</w:t>
          </w:r>
          <w:r w:rsidRPr="00400042">
            <w:rPr>
              <w:rStyle w:val="ae"/>
              <w:sz w:val="20"/>
              <w:szCs w:val="20"/>
            </w:rPr>
            <w:fldChar w:fldCharType="end"/>
          </w:r>
          <w:r w:rsidRPr="00400042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842548" w:rsidRPr="00966F7F" w:rsidRDefault="00842548" w:rsidP="00842548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097C5D" w:rsidRDefault="00842548" w:rsidP="00842548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D54" w:rsidRDefault="009C1D5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801" w:rsidRDefault="00C15801" w:rsidP="0076042D">
      <w:pPr>
        <w:pStyle w:val="a9"/>
      </w:pPr>
      <w:r>
        <w:separator/>
      </w:r>
    </w:p>
  </w:footnote>
  <w:footnote w:type="continuationSeparator" w:id="0">
    <w:p w:rsidR="00C15801" w:rsidRDefault="00C15801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D54" w:rsidRDefault="009C1D5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D54" w:rsidRDefault="009C1D5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D54" w:rsidRDefault="009C1D5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Обслуживающий персонал, МБОУ «Оленевская средняя школа», с. Оленевка, ул. Ленина, 39"/>
    <w:docVar w:name="chek_unc_results" w:val="   "/>
    <w:docVar w:name="class" w:val=" 2 "/>
    <w:docVar w:name="close_doc_flag" w:val="0"/>
    <w:docVar w:name="co_classes" w:val="   "/>
    <w:docVar w:name="codeok" w:val=" 18883 "/>
    <w:docVar w:name="codeok " w:val="    "/>
    <w:docVar w:name="col18" w:val=" 0 "/>
    <w:docVar w:name="colrab" w:val=" 4 "/>
    <w:docVar w:name="colrab_anal" w:val=" 4 "/>
    <w:docVar w:name="colraball" w:val="    "/>
    <w:docVar w:name="colwom" w:val=" 0 "/>
    <w:docVar w:name="count_params" w:val="- расчет отсутствует;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Тяжесть"/>
    <w:docVar w:name="fac_name2" w:val="Тяжесть2"/>
    <w:docVar w:name="facid" w:val="13"/>
    <w:docVar w:name="fact_adr" w:val="   "/>
    <w:docVar w:name="fill_date" w:val="26.11.2020"/>
    <w:docVar w:name="footer_num" w:val="Протокол № 49- ТМ - 2327/2020/СОУТ"/>
    <w:docVar w:name="grid_data" w:val=" 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49- ТМ - 2327/2020/СОУТ"/>
    <w:docVar w:name="num_form" w:val="2"/>
    <w:docVar w:name="oborud" w:val=" Не применяется "/>
    <w:docVar w:name="operac" w:val=" Охраняет здания и имущества общеобразовательного учреждения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76A6C565462E489399BD49ED9B5AD1B7"/>
    <w:docVar w:name="rm_id" w:val="48"/>
    <w:docVar w:name="rm_name" w:val=" Сторож, 2 разряд "/>
    <w:docVar w:name="rm_number" w:val=" 49"/>
    <w:docVar w:name="sex" w:val="m"/>
    <w:docVar w:name="sex_title" w:val="- мужской;"/>
    <w:docVar w:name="si_guids" w:val="2E43919796AB4B578E237A573CA6E386@2798@21.11.2019@20.11.2020~A76FC840295348FD8D6CFFA69ED7343C@0230@26.10.2020@25.10.2021~652D549797D1473689EB01220D114FF3@01386@13.11.2019@12.11.2020"/>
    <w:docVar w:name="si_guids_os" w:val="740106B077E44AE989BABD2DD1AAB250@143315@04.06.2019@03.06.2021"/>
    <w:docVar w:name="sign_date" w:val="26.11.2020"/>
    <w:docVar w:name="struct_info" w:val="    "/>
    <w:docVar w:name="template" w:val="tjag_prg_sout2.dot"/>
    <w:docVar w:name="test_date" w:val="   "/>
    <w:docVar w:name="timesmena" w:val="480"/>
    <w:docVar w:name="tools" w:val=" Не используются "/>
    <w:docVar w:name="version" w:val="51"/>
  </w:docVars>
  <w:rsids>
    <w:rsidRoot w:val="00C15801"/>
    <w:rsid w:val="00025683"/>
    <w:rsid w:val="00046815"/>
    <w:rsid w:val="0005566C"/>
    <w:rsid w:val="00055DF8"/>
    <w:rsid w:val="00097C5D"/>
    <w:rsid w:val="000D1F5B"/>
    <w:rsid w:val="000E6B88"/>
    <w:rsid w:val="00110025"/>
    <w:rsid w:val="00133CEB"/>
    <w:rsid w:val="001429B1"/>
    <w:rsid w:val="001607C8"/>
    <w:rsid w:val="001B27D6"/>
    <w:rsid w:val="001F4D8D"/>
    <w:rsid w:val="00234932"/>
    <w:rsid w:val="00242D2A"/>
    <w:rsid w:val="002A1163"/>
    <w:rsid w:val="002E55C6"/>
    <w:rsid w:val="00305B2F"/>
    <w:rsid w:val="00367816"/>
    <w:rsid w:val="003876C3"/>
    <w:rsid w:val="003C24DB"/>
    <w:rsid w:val="00400042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0727B"/>
    <w:rsid w:val="00674E86"/>
    <w:rsid w:val="0069682B"/>
    <w:rsid w:val="006C28B3"/>
    <w:rsid w:val="007049EB"/>
    <w:rsid w:val="00710271"/>
    <w:rsid w:val="0071144A"/>
    <w:rsid w:val="00717C9F"/>
    <w:rsid w:val="00745D40"/>
    <w:rsid w:val="0076042D"/>
    <w:rsid w:val="007A4C5E"/>
    <w:rsid w:val="007D1852"/>
    <w:rsid w:val="007D2CEA"/>
    <w:rsid w:val="007E12AC"/>
    <w:rsid w:val="007F2C47"/>
    <w:rsid w:val="00842548"/>
    <w:rsid w:val="0087421D"/>
    <w:rsid w:val="00883461"/>
    <w:rsid w:val="008D5F6D"/>
    <w:rsid w:val="008E68DE"/>
    <w:rsid w:val="0090588D"/>
    <w:rsid w:val="0092778A"/>
    <w:rsid w:val="00967790"/>
    <w:rsid w:val="009A2D38"/>
    <w:rsid w:val="009C1D54"/>
    <w:rsid w:val="009C76B9"/>
    <w:rsid w:val="00A113FF"/>
    <w:rsid w:val="00A12349"/>
    <w:rsid w:val="00A44556"/>
    <w:rsid w:val="00A745CA"/>
    <w:rsid w:val="00A91908"/>
    <w:rsid w:val="00AA4551"/>
    <w:rsid w:val="00AA46ED"/>
    <w:rsid w:val="00AA4DCC"/>
    <w:rsid w:val="00AD14A4"/>
    <w:rsid w:val="00AD7C32"/>
    <w:rsid w:val="00AE5028"/>
    <w:rsid w:val="00AF796F"/>
    <w:rsid w:val="00B50553"/>
    <w:rsid w:val="00B617C4"/>
    <w:rsid w:val="00BA5029"/>
    <w:rsid w:val="00BC06A6"/>
    <w:rsid w:val="00BC2F3C"/>
    <w:rsid w:val="00C02263"/>
    <w:rsid w:val="00C02721"/>
    <w:rsid w:val="00C15801"/>
    <w:rsid w:val="00C20ED7"/>
    <w:rsid w:val="00C3083C"/>
    <w:rsid w:val="00C42395"/>
    <w:rsid w:val="00CE3307"/>
    <w:rsid w:val="00D31824"/>
    <w:rsid w:val="00D76DF8"/>
    <w:rsid w:val="00DB5302"/>
    <w:rsid w:val="00DD6B1F"/>
    <w:rsid w:val="00E124F4"/>
    <w:rsid w:val="00E36337"/>
    <w:rsid w:val="00E732FA"/>
    <w:rsid w:val="00EB72AD"/>
    <w:rsid w:val="00EC37A1"/>
    <w:rsid w:val="00EF3DC4"/>
    <w:rsid w:val="00F42393"/>
    <w:rsid w:val="00F64ADB"/>
    <w:rsid w:val="00F74CCB"/>
    <w:rsid w:val="00F76072"/>
    <w:rsid w:val="00F9155A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BA2F51B5-45F9-4D01-BDA5-CB3386839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character" w:customStyle="1" w:styleId="ad">
    <w:name w:val="Нижний колонтитул Знак"/>
    <w:link w:val="ac"/>
    <w:rsid w:val="008425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</Template>
  <TotalTime>1</TotalTime>
  <Pages>4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8600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2020-11-20T09:22:00Z</dcterms:created>
  <dcterms:modified xsi:type="dcterms:W3CDTF">2020-11-26T13:42:00Z</dcterms:modified>
</cp:coreProperties>
</file>